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BÜ Mühlenstraße, Oerlinghausen, Kabeltiefbauarbeiten , Strecke 2984 km 7,3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Evgenij Miganov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07809a850245532d433cd4600d374abf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bae6595ba3a54c54f65ec701163ae05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D10A157D-7612-4947-B79B-631B3E1E8C77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